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19DF9A" w14:textId="77777777" w:rsidR="00E736F4" w:rsidRPr="00481886" w:rsidRDefault="00E736F4" w:rsidP="00E736F4">
      <w:pPr>
        <w:rPr>
          <w:rFonts w:ascii="NMText" w:hAnsi="NMText"/>
        </w:rPr>
      </w:pPr>
      <w:bookmarkStart w:id="0" w:name="_Hlk191287159"/>
      <w:r w:rsidRPr="00481886">
        <w:rPr>
          <w:rFonts w:ascii="NMText" w:hAnsi="NMText"/>
        </w:rPr>
        <w:t>Musterfirma</w:t>
      </w:r>
    </w:p>
    <w:p w14:paraId="67A3EB50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Herrn Max Mustermann</w:t>
      </w:r>
    </w:p>
    <w:p w14:paraId="16874A23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Musterstraße 1</w:t>
      </w:r>
    </w:p>
    <w:p w14:paraId="5F33CDAC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08150 Musterstadt</w:t>
      </w:r>
      <w:r w:rsidRPr="00481886">
        <w:rPr>
          <w:rFonts w:ascii="NMText" w:hAnsi="NMText"/>
        </w:rPr>
        <w:tab/>
      </w:r>
    </w:p>
    <w:p w14:paraId="616618B9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24CF57DC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416A66EB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1FB8A583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31C227E2" w14:textId="77777777" w:rsidR="00D225E0" w:rsidRDefault="00D225E0" w:rsidP="00D225E0">
      <w:pPr>
        <w:rPr>
          <w:rFonts w:ascii="NMText" w:hAnsi="NMText" w:cs="Arial"/>
          <w:i/>
          <w:iCs/>
          <w:sz w:val="22"/>
          <w:szCs w:val="22"/>
        </w:rPr>
      </w:pPr>
    </w:p>
    <w:p w14:paraId="010D2199" w14:textId="76A84DEB" w:rsidR="00D225E0" w:rsidRDefault="00D225E0" w:rsidP="00D225E0">
      <w:pPr>
        <w:rPr>
          <w:rFonts w:ascii="NMText" w:hAnsi="NMText"/>
          <w:sz w:val="22"/>
          <w:szCs w:val="22"/>
          <w:lang w:val="en-US"/>
        </w:rPr>
      </w:pPr>
      <w:r w:rsidRPr="00D225E0">
        <w:rPr>
          <w:rFonts w:ascii="NMText" w:hAnsi="NMText"/>
          <w:sz w:val="22"/>
          <w:szCs w:val="22"/>
          <w:lang w:val="en-US"/>
        </w:rPr>
        <w:t xml:space="preserve">Dear </w:t>
      </w:r>
      <w:r w:rsidRPr="00D225E0">
        <w:rPr>
          <w:rFonts w:ascii="NMText" w:hAnsi="NMText"/>
          <w:sz w:val="22"/>
          <w:szCs w:val="22"/>
          <w:highlight w:val="yellow"/>
          <w:lang w:val="en-US"/>
        </w:rPr>
        <w:t>Sir or Madam</w:t>
      </w:r>
      <w:r w:rsidRPr="00D225E0">
        <w:rPr>
          <w:rFonts w:ascii="NMText" w:hAnsi="NMText"/>
          <w:sz w:val="22"/>
          <w:szCs w:val="22"/>
          <w:lang w:val="en-US"/>
        </w:rPr>
        <w:t>,</w:t>
      </w:r>
    </w:p>
    <w:p w14:paraId="46BAA7FD" w14:textId="77777777" w:rsidR="005A52DA" w:rsidRDefault="005A52DA" w:rsidP="00D225E0">
      <w:pPr>
        <w:rPr>
          <w:rFonts w:ascii="NMText" w:hAnsi="NMText"/>
          <w:sz w:val="22"/>
          <w:szCs w:val="22"/>
          <w:lang w:val="en-US"/>
        </w:rPr>
      </w:pPr>
    </w:p>
    <w:p w14:paraId="5F765754" w14:textId="1913F07C" w:rsidR="005A52DA" w:rsidRDefault="00186E7D" w:rsidP="005A52DA">
      <w:pPr>
        <w:rPr>
          <w:rFonts w:ascii="NMText" w:hAnsi="NMText" w:cs="Arial"/>
          <w:sz w:val="22"/>
          <w:szCs w:val="22"/>
          <w:lang w:val="en-US"/>
        </w:rPr>
      </w:pPr>
      <w:r w:rsidRPr="00186E7D">
        <w:rPr>
          <w:rFonts w:ascii="NMText" w:hAnsi="NMText" w:cs="Arial"/>
          <w:sz w:val="22"/>
          <w:szCs w:val="22"/>
          <w:lang w:val="en-US"/>
        </w:rPr>
        <w:t>You are invited</w:t>
      </w:r>
      <w:r>
        <w:rPr>
          <w:rFonts w:ascii="NMText" w:hAnsi="NMText" w:cs="Arial"/>
          <w:sz w:val="22"/>
          <w:szCs w:val="22"/>
          <w:lang w:val="en-US"/>
        </w:rPr>
        <w:t xml:space="preserve">! </w:t>
      </w:r>
      <w:r w:rsidRPr="00186E7D">
        <w:rPr>
          <w:rFonts w:ascii="NMText" w:hAnsi="NMText" w:cs="Arial"/>
          <w:sz w:val="22"/>
          <w:szCs w:val="22"/>
          <w:lang w:val="en-US"/>
        </w:rPr>
        <w:t xml:space="preserve">To </w:t>
      </w:r>
      <w:proofErr w:type="spellStart"/>
      <w:r w:rsidRPr="00186E7D">
        <w:rPr>
          <w:rFonts w:ascii="NMText" w:hAnsi="NMText" w:cs="Arial"/>
          <w:b/>
          <w:bCs/>
          <w:sz w:val="22"/>
          <w:szCs w:val="22"/>
          <w:lang w:val="en-US"/>
        </w:rPr>
        <w:t>MedtecLIVE</w:t>
      </w:r>
      <w:proofErr w:type="spellEnd"/>
      <w:r w:rsidRPr="00186E7D">
        <w:rPr>
          <w:rFonts w:ascii="NMText" w:hAnsi="NMText" w:cs="Arial"/>
          <w:sz w:val="22"/>
          <w:szCs w:val="22"/>
          <w:lang w:val="en-US"/>
        </w:rPr>
        <w:t xml:space="preserve"> from</w:t>
      </w:r>
      <w:r>
        <w:rPr>
          <w:rFonts w:ascii="NMText" w:hAnsi="NMText" w:cs="Arial"/>
          <w:sz w:val="22"/>
          <w:szCs w:val="22"/>
          <w:lang w:val="en-US"/>
        </w:rPr>
        <w:t xml:space="preserve"> </w:t>
      </w:r>
      <w:r w:rsidRPr="00186E7D">
        <w:rPr>
          <w:rFonts w:ascii="NMText" w:hAnsi="NMText" w:cs="Arial"/>
          <w:sz w:val="22"/>
          <w:szCs w:val="22"/>
          <w:lang w:val="en-US"/>
        </w:rPr>
        <w:t>5–7</w:t>
      </w:r>
      <w:r>
        <w:rPr>
          <w:rFonts w:ascii="NMText" w:hAnsi="NMText" w:cs="Arial"/>
          <w:sz w:val="22"/>
          <w:szCs w:val="22"/>
          <w:lang w:val="en-US"/>
        </w:rPr>
        <w:t xml:space="preserve"> May</w:t>
      </w:r>
      <w:r w:rsidRPr="00186E7D">
        <w:rPr>
          <w:rFonts w:ascii="NMText" w:hAnsi="NMText" w:cs="Arial"/>
          <w:sz w:val="22"/>
          <w:szCs w:val="22"/>
          <w:lang w:val="en-US"/>
        </w:rPr>
        <w:t xml:space="preserve"> 2026</w:t>
      </w:r>
      <w:r w:rsidR="005A52DA">
        <w:rPr>
          <w:rFonts w:ascii="NMText" w:hAnsi="NMText" w:cs="Arial"/>
          <w:sz w:val="22"/>
          <w:szCs w:val="22"/>
          <w:lang w:val="en-US"/>
        </w:rPr>
        <w:t xml:space="preserve"> </w:t>
      </w:r>
      <w:r w:rsidRPr="00186E7D">
        <w:rPr>
          <w:rFonts w:ascii="NMText" w:hAnsi="NMText" w:cs="Arial"/>
          <w:sz w:val="22"/>
          <w:szCs w:val="22"/>
          <w:lang w:val="en-US"/>
        </w:rPr>
        <w:t>in Stuttgart</w:t>
      </w:r>
      <w:r w:rsidR="005A52DA">
        <w:rPr>
          <w:rFonts w:ascii="NMText" w:hAnsi="NMText" w:cs="Arial"/>
          <w:sz w:val="22"/>
          <w:szCs w:val="22"/>
          <w:lang w:val="en-US"/>
        </w:rPr>
        <w:t xml:space="preserve"> – the place where the </w:t>
      </w:r>
      <w:r w:rsidR="005A52DA" w:rsidRPr="00E736F4">
        <w:rPr>
          <w:rFonts w:ascii="NMText" w:hAnsi="NMText" w:cs="Arial"/>
          <w:sz w:val="22"/>
          <w:szCs w:val="22"/>
          <w:lang w:val="en-US"/>
        </w:rPr>
        <w:t xml:space="preserve">concentrated medical technology expertise of the European </w:t>
      </w:r>
      <w:proofErr w:type="spellStart"/>
      <w:r w:rsidR="005A52DA" w:rsidRPr="00E736F4">
        <w:rPr>
          <w:rFonts w:ascii="NMText" w:hAnsi="NMText" w:cs="Arial"/>
          <w:sz w:val="22"/>
          <w:szCs w:val="22"/>
          <w:lang w:val="en-US"/>
        </w:rPr>
        <w:t>medtech</w:t>
      </w:r>
      <w:proofErr w:type="spellEnd"/>
      <w:r w:rsidR="005A52DA" w:rsidRPr="00E736F4">
        <w:rPr>
          <w:rFonts w:ascii="NMText" w:hAnsi="NMText" w:cs="Arial"/>
          <w:sz w:val="22"/>
          <w:szCs w:val="22"/>
          <w:lang w:val="en-US"/>
        </w:rPr>
        <w:t xml:space="preserve"> industry will come together.</w:t>
      </w:r>
    </w:p>
    <w:p w14:paraId="6153BD91" w14:textId="77777777" w:rsidR="00186E7D" w:rsidRPr="00186E7D" w:rsidRDefault="00186E7D" w:rsidP="00186E7D">
      <w:pPr>
        <w:rPr>
          <w:rFonts w:ascii="NMText" w:hAnsi="NMText" w:cs="Arial"/>
          <w:sz w:val="22"/>
          <w:szCs w:val="22"/>
          <w:lang w:val="en-US"/>
        </w:rPr>
      </w:pPr>
    </w:p>
    <w:p w14:paraId="649C406F" w14:textId="77777777" w:rsidR="00186E7D" w:rsidRPr="00186E7D" w:rsidRDefault="00186E7D" w:rsidP="00186E7D">
      <w:pPr>
        <w:rPr>
          <w:rFonts w:ascii="NMText" w:hAnsi="NMText" w:cs="Arial"/>
          <w:sz w:val="22"/>
          <w:szCs w:val="22"/>
          <w:lang w:val="en-US"/>
        </w:rPr>
      </w:pPr>
      <w:r w:rsidRPr="00186E7D">
        <w:rPr>
          <w:rFonts w:ascii="NMText" w:hAnsi="NMText" w:cs="Arial"/>
          <w:sz w:val="22"/>
          <w:szCs w:val="22"/>
          <w:lang w:val="en-US"/>
        </w:rPr>
        <w:t xml:space="preserve">The medical technology trade fair brings together </w:t>
      </w:r>
      <w:r w:rsidRPr="002B433D">
        <w:rPr>
          <w:rFonts w:ascii="NMText" w:hAnsi="NMText" w:cs="Arial"/>
          <w:sz w:val="22"/>
          <w:szCs w:val="22"/>
          <w:lang w:val="en-US"/>
        </w:rPr>
        <w:t>solution-oriented forward thinkers</w:t>
      </w:r>
      <w:r w:rsidRPr="00186E7D">
        <w:rPr>
          <w:rFonts w:ascii="NMText" w:hAnsi="NMText" w:cs="Arial"/>
          <w:b/>
          <w:bCs/>
          <w:sz w:val="22"/>
          <w:szCs w:val="22"/>
          <w:lang w:val="en-US"/>
        </w:rPr>
        <w:t xml:space="preserve"> </w:t>
      </w:r>
      <w:r w:rsidRPr="00186E7D">
        <w:rPr>
          <w:rFonts w:ascii="NMText" w:hAnsi="NMText" w:cs="Arial"/>
          <w:sz w:val="22"/>
          <w:szCs w:val="22"/>
          <w:lang w:val="en-US"/>
        </w:rPr>
        <w:t xml:space="preserve">who showcase innovative processes in the manufacture of </w:t>
      </w:r>
      <w:r w:rsidRPr="002B433D">
        <w:rPr>
          <w:rFonts w:ascii="NMText" w:hAnsi="NMText" w:cs="Arial"/>
          <w:b/>
          <w:bCs/>
          <w:sz w:val="22"/>
          <w:szCs w:val="22"/>
          <w:lang w:val="en-US"/>
        </w:rPr>
        <w:t>the latest medical technology</w:t>
      </w:r>
      <w:r w:rsidRPr="00186E7D">
        <w:rPr>
          <w:rFonts w:ascii="NMText" w:hAnsi="NMText" w:cs="Arial"/>
          <w:sz w:val="22"/>
          <w:szCs w:val="22"/>
          <w:lang w:val="en-US"/>
        </w:rPr>
        <w:t xml:space="preserve">. In addition to the latest processes, components, materials, and services from across the entire value chain, the focus is on </w:t>
      </w:r>
      <w:r w:rsidRPr="002B433D">
        <w:rPr>
          <w:rFonts w:ascii="NMText" w:hAnsi="NMText" w:cs="Arial"/>
          <w:b/>
          <w:bCs/>
          <w:sz w:val="22"/>
          <w:szCs w:val="22"/>
          <w:lang w:val="en-US"/>
        </w:rPr>
        <w:t>personal networking</w:t>
      </w:r>
      <w:r w:rsidRPr="00186E7D">
        <w:rPr>
          <w:rFonts w:ascii="NMText" w:hAnsi="NMText" w:cs="Arial"/>
          <w:sz w:val="22"/>
          <w:szCs w:val="22"/>
          <w:lang w:val="en-US"/>
        </w:rPr>
        <w:t>.</w:t>
      </w:r>
    </w:p>
    <w:p w14:paraId="5960DD94" w14:textId="77777777" w:rsidR="00186E7D" w:rsidRPr="00186E7D" w:rsidRDefault="00186E7D" w:rsidP="00186E7D">
      <w:pPr>
        <w:rPr>
          <w:rFonts w:ascii="NMText" w:hAnsi="NMText" w:cs="Arial"/>
          <w:sz w:val="22"/>
          <w:szCs w:val="22"/>
          <w:lang w:val="en-US"/>
        </w:rPr>
      </w:pPr>
    </w:p>
    <w:p w14:paraId="5F29568E" w14:textId="39BF13FA" w:rsidR="00D225E0" w:rsidRDefault="005A52DA" w:rsidP="005A52DA">
      <w:pPr>
        <w:rPr>
          <w:rFonts w:ascii="NMText" w:hAnsi="NMText" w:cs="Arial"/>
          <w:sz w:val="22"/>
          <w:szCs w:val="22"/>
          <w:lang w:val="en-US"/>
        </w:rPr>
      </w:pPr>
      <w:r>
        <w:rPr>
          <w:rFonts w:ascii="NMText" w:hAnsi="NMText" w:cs="Arial"/>
          <w:b/>
          <w:bCs/>
          <w:sz w:val="22"/>
          <w:szCs w:val="22"/>
          <w:lang w:val="en-US"/>
        </w:rPr>
        <w:t>M</w:t>
      </w:r>
      <w:r w:rsidR="00186E7D" w:rsidRPr="002B433D">
        <w:rPr>
          <w:rFonts w:ascii="NMText" w:hAnsi="NMText" w:cs="Arial"/>
          <w:b/>
          <w:bCs/>
          <w:sz w:val="22"/>
          <w:szCs w:val="22"/>
          <w:lang w:val="en-US"/>
        </w:rPr>
        <w:t>ore than 950 exhibitors</w:t>
      </w:r>
      <w:r w:rsidR="00186E7D" w:rsidRPr="00186E7D">
        <w:rPr>
          <w:rFonts w:ascii="NMText" w:hAnsi="NMText" w:cs="Arial"/>
          <w:sz w:val="22"/>
          <w:szCs w:val="22"/>
          <w:lang w:val="en-US"/>
        </w:rPr>
        <w:t xml:space="preserve"> from all over the world and an extensive forum program </w:t>
      </w:r>
      <w:r w:rsidR="00186E7D" w:rsidRPr="002B433D">
        <w:rPr>
          <w:rFonts w:ascii="NMText" w:hAnsi="NMText" w:cs="Arial"/>
          <w:b/>
          <w:bCs/>
          <w:sz w:val="22"/>
          <w:szCs w:val="22"/>
          <w:lang w:val="en-US"/>
        </w:rPr>
        <w:t>with over 400 sessions in six open forums</w:t>
      </w:r>
      <w:r>
        <w:rPr>
          <w:rFonts w:ascii="NMText" w:hAnsi="NMText" w:cs="Arial"/>
          <w:b/>
          <w:bCs/>
          <w:sz w:val="22"/>
          <w:szCs w:val="22"/>
          <w:lang w:val="en-US"/>
        </w:rPr>
        <w:t xml:space="preserve"> </w:t>
      </w:r>
      <w:r w:rsidRPr="005A52DA">
        <w:rPr>
          <w:rFonts w:ascii="NMText" w:hAnsi="NMText" w:cs="Arial"/>
          <w:sz w:val="22"/>
          <w:szCs w:val="22"/>
          <w:lang w:val="en-US"/>
        </w:rPr>
        <w:t>await yo</w:t>
      </w:r>
      <w:r>
        <w:rPr>
          <w:rFonts w:ascii="NMText" w:hAnsi="NMText" w:cs="Arial"/>
          <w:sz w:val="22"/>
          <w:szCs w:val="22"/>
          <w:lang w:val="en-US"/>
        </w:rPr>
        <w:t>u!</w:t>
      </w:r>
    </w:p>
    <w:p w14:paraId="60BAE0AF" w14:textId="77777777" w:rsidR="005A52DA" w:rsidRPr="005A52DA" w:rsidRDefault="005A52DA" w:rsidP="005A52DA">
      <w:pPr>
        <w:rPr>
          <w:rFonts w:ascii="NMText" w:hAnsi="NMText" w:cs="Arial"/>
          <w:sz w:val="22"/>
          <w:szCs w:val="22"/>
          <w:lang w:val="en-US"/>
        </w:rPr>
      </w:pPr>
    </w:p>
    <w:p w14:paraId="0630BC04" w14:textId="77777777" w:rsidR="00D225E0" w:rsidRPr="00D225E0" w:rsidRDefault="00D225E0" w:rsidP="00D225E0">
      <w:pPr>
        <w:rPr>
          <w:rFonts w:ascii="NMText" w:hAnsi="NMText"/>
          <w:sz w:val="22"/>
          <w:szCs w:val="22"/>
          <w:lang w:val="en-US"/>
        </w:rPr>
      </w:pPr>
    </w:p>
    <w:p w14:paraId="16A9994E" w14:textId="4B401E1B" w:rsidR="00D225E0" w:rsidRPr="00D225E0" w:rsidRDefault="00D225E0" w:rsidP="00D225E0">
      <w:pPr>
        <w:jc w:val="center"/>
        <w:rPr>
          <w:rFonts w:ascii="NMText" w:hAnsi="NMText"/>
          <w:sz w:val="22"/>
          <w:szCs w:val="22"/>
          <w:lang w:val="en-US"/>
        </w:rPr>
      </w:pPr>
      <w:r w:rsidRPr="00D225E0">
        <w:rPr>
          <w:rFonts w:ascii="NMText" w:hAnsi="NMText"/>
          <w:sz w:val="22"/>
          <w:szCs w:val="22"/>
          <w:lang w:val="en-US"/>
        </w:rPr>
        <w:t xml:space="preserve">Your voucher code for free admission is: </w:t>
      </w:r>
      <w:r w:rsidRPr="00D225E0">
        <w:rPr>
          <w:rFonts w:ascii="NMText" w:hAnsi="NMText"/>
          <w:i/>
          <w:iCs/>
          <w:sz w:val="22"/>
          <w:szCs w:val="22"/>
          <w:highlight w:val="yellow"/>
          <w:lang w:val="en-US"/>
        </w:rPr>
        <w:t>XXXXX</w:t>
      </w:r>
    </w:p>
    <w:p w14:paraId="036B137D" w14:textId="77777777" w:rsidR="00D225E0" w:rsidRPr="00D225E0" w:rsidRDefault="00D225E0" w:rsidP="00D225E0">
      <w:pPr>
        <w:jc w:val="center"/>
        <w:rPr>
          <w:rFonts w:ascii="NMText" w:hAnsi="NMText"/>
          <w:sz w:val="22"/>
          <w:szCs w:val="22"/>
          <w:lang w:val="en-US"/>
        </w:rPr>
      </w:pPr>
    </w:p>
    <w:p w14:paraId="3DD76732" w14:textId="1988BA0E" w:rsidR="00D225E0" w:rsidRDefault="002B433D" w:rsidP="00D225E0">
      <w:pPr>
        <w:jc w:val="center"/>
        <w:rPr>
          <w:rFonts w:ascii="NMText" w:hAnsi="NMText"/>
          <w:b/>
          <w:bCs/>
          <w:sz w:val="22"/>
          <w:szCs w:val="22"/>
          <w:lang w:val="en-US"/>
        </w:rPr>
      </w:pPr>
      <w:r>
        <w:rPr>
          <w:rFonts w:ascii="NMText" w:hAnsi="NMText"/>
          <w:b/>
          <w:bCs/>
          <w:sz w:val="22"/>
          <w:szCs w:val="22"/>
          <w:lang w:val="en-US"/>
        </w:rPr>
        <w:t xml:space="preserve">Login / register to redeem your voucher code: </w:t>
      </w:r>
    </w:p>
    <w:p w14:paraId="73FC7359" w14:textId="47C283C1" w:rsidR="002B433D" w:rsidRDefault="005A52DA" w:rsidP="00D225E0">
      <w:pPr>
        <w:jc w:val="center"/>
        <w:rPr>
          <w:rFonts w:ascii="NMText" w:hAnsi="NMText"/>
          <w:sz w:val="22"/>
          <w:szCs w:val="22"/>
          <w:lang w:val="en-US"/>
        </w:rPr>
      </w:pPr>
      <w:hyperlink r:id="rId10" w:history="1">
        <w:r w:rsidRPr="00EB0D28">
          <w:rPr>
            <w:rStyle w:val="Hyperlink"/>
            <w:rFonts w:ascii="NMText" w:hAnsi="NMText"/>
            <w:sz w:val="22"/>
            <w:szCs w:val="22"/>
            <w:lang w:val="en-US"/>
          </w:rPr>
          <w:t>https://www.medteclive.com/en/tickets</w:t>
        </w:r>
      </w:hyperlink>
    </w:p>
    <w:p w14:paraId="0A71E739" w14:textId="77777777" w:rsidR="005A52DA" w:rsidRDefault="005A52DA" w:rsidP="005A52DA">
      <w:pPr>
        <w:rPr>
          <w:rFonts w:ascii="NMText" w:hAnsi="NMText"/>
          <w:sz w:val="22"/>
          <w:szCs w:val="22"/>
          <w:lang w:val="en-US"/>
        </w:rPr>
      </w:pPr>
    </w:p>
    <w:p w14:paraId="424DEF85" w14:textId="77777777" w:rsidR="005A52DA" w:rsidRDefault="005A52DA" w:rsidP="005A52DA">
      <w:pPr>
        <w:rPr>
          <w:rFonts w:ascii="NMText" w:hAnsi="NMText"/>
          <w:sz w:val="22"/>
          <w:szCs w:val="22"/>
          <w:lang w:val="en-US"/>
        </w:rPr>
      </w:pPr>
    </w:p>
    <w:p w14:paraId="41704620" w14:textId="77777777" w:rsidR="005A52DA" w:rsidRDefault="005A52DA" w:rsidP="005A52DA">
      <w:pPr>
        <w:rPr>
          <w:rFonts w:ascii="NMText" w:hAnsi="NMText"/>
          <w:sz w:val="22"/>
          <w:szCs w:val="22"/>
          <w:lang w:val="en-US"/>
        </w:rPr>
      </w:pPr>
    </w:p>
    <w:p w14:paraId="499CDAC3" w14:textId="1C7D347E" w:rsidR="005A52DA" w:rsidRDefault="005A52DA" w:rsidP="005A52DA">
      <w:pPr>
        <w:rPr>
          <w:rFonts w:ascii="NMText" w:hAnsi="NMText"/>
          <w:sz w:val="22"/>
          <w:szCs w:val="22"/>
          <w:lang w:val="en-US"/>
        </w:rPr>
      </w:pPr>
      <w:r>
        <w:rPr>
          <w:rFonts w:ascii="NMText" w:hAnsi="NMText"/>
          <w:sz w:val="22"/>
          <w:szCs w:val="22"/>
          <w:lang w:val="en-US"/>
        </w:rPr>
        <w:t>Come m</w:t>
      </w:r>
      <w:r w:rsidRPr="00D225E0">
        <w:rPr>
          <w:rFonts w:ascii="NMText" w:hAnsi="NMText"/>
          <w:sz w:val="22"/>
          <w:szCs w:val="22"/>
          <w:lang w:val="en-US"/>
        </w:rPr>
        <w:t>eet us at our boot</w:t>
      </w:r>
      <w:r>
        <w:rPr>
          <w:rFonts w:ascii="NMText" w:hAnsi="NMText"/>
          <w:sz w:val="22"/>
          <w:szCs w:val="22"/>
          <w:lang w:val="en-US"/>
        </w:rPr>
        <w:t>h in h</w:t>
      </w:r>
      <w:r w:rsidRPr="00D225E0">
        <w:rPr>
          <w:rFonts w:ascii="NMText" w:hAnsi="NMText"/>
          <w:sz w:val="22"/>
          <w:szCs w:val="22"/>
          <w:lang w:val="en-US"/>
        </w:rPr>
        <w:t xml:space="preserve">all </w:t>
      </w:r>
      <w:r w:rsidRPr="00D225E0">
        <w:rPr>
          <w:rFonts w:ascii="NMText" w:hAnsi="NMText"/>
          <w:sz w:val="22"/>
          <w:szCs w:val="22"/>
          <w:highlight w:val="yellow"/>
          <w:lang w:val="en-US"/>
        </w:rPr>
        <w:t>X</w:t>
      </w:r>
      <w:r>
        <w:rPr>
          <w:rFonts w:ascii="NMText" w:hAnsi="NMText"/>
          <w:sz w:val="22"/>
          <w:szCs w:val="22"/>
          <w:lang w:val="en-US"/>
        </w:rPr>
        <w:t>, b</w:t>
      </w:r>
      <w:r w:rsidRPr="00D225E0">
        <w:rPr>
          <w:rFonts w:ascii="NMText" w:hAnsi="NMText"/>
          <w:sz w:val="22"/>
          <w:szCs w:val="22"/>
          <w:lang w:val="en-US"/>
        </w:rPr>
        <w:t xml:space="preserve">ooth </w:t>
      </w:r>
      <w:r w:rsidRPr="00D225E0">
        <w:rPr>
          <w:rFonts w:ascii="NMText" w:hAnsi="NMText"/>
          <w:sz w:val="22"/>
          <w:szCs w:val="22"/>
          <w:highlight w:val="yellow"/>
          <w:lang w:val="en-US"/>
        </w:rPr>
        <w:t>X-XXX</w:t>
      </w:r>
      <w:r>
        <w:rPr>
          <w:rFonts w:ascii="NMText" w:hAnsi="NMText"/>
          <w:sz w:val="22"/>
          <w:szCs w:val="22"/>
          <w:lang w:val="en-US"/>
        </w:rPr>
        <w:t>. See you there!</w:t>
      </w:r>
    </w:p>
    <w:p w14:paraId="595F6616" w14:textId="21814D13" w:rsidR="005A52DA" w:rsidRDefault="005A52DA" w:rsidP="00D225E0">
      <w:pPr>
        <w:rPr>
          <w:rFonts w:ascii="NMText" w:hAnsi="NMText"/>
          <w:sz w:val="22"/>
          <w:szCs w:val="22"/>
          <w:lang w:val="en-US"/>
        </w:rPr>
      </w:pPr>
    </w:p>
    <w:p w14:paraId="1C6BA4F7" w14:textId="77777777" w:rsidR="005A52DA" w:rsidRDefault="005A52DA" w:rsidP="00D225E0">
      <w:pPr>
        <w:rPr>
          <w:rFonts w:ascii="NMText" w:hAnsi="NMText"/>
          <w:sz w:val="22"/>
          <w:szCs w:val="22"/>
          <w:lang w:val="en-US"/>
        </w:rPr>
      </w:pPr>
    </w:p>
    <w:p w14:paraId="03F9CA01" w14:textId="77777777" w:rsidR="005A52DA" w:rsidRPr="00D225E0" w:rsidRDefault="005A52DA" w:rsidP="00D225E0">
      <w:pPr>
        <w:rPr>
          <w:rFonts w:ascii="NMText" w:hAnsi="NMText"/>
          <w:sz w:val="22"/>
          <w:szCs w:val="22"/>
          <w:lang w:val="en-US"/>
        </w:rPr>
      </w:pPr>
    </w:p>
    <w:p w14:paraId="67C04F43" w14:textId="3EE66F5D" w:rsidR="00D225E0" w:rsidRPr="005A52DA" w:rsidRDefault="005A52DA" w:rsidP="00D225E0">
      <w:pPr>
        <w:rPr>
          <w:rFonts w:ascii="NMText" w:hAnsi="NMText"/>
          <w:sz w:val="22"/>
          <w:szCs w:val="22"/>
          <w:lang w:val="en-US"/>
        </w:rPr>
      </w:pPr>
      <w:r w:rsidRPr="005A52DA">
        <w:rPr>
          <w:rFonts w:ascii="NMText" w:hAnsi="NMText"/>
          <w:sz w:val="22"/>
          <w:szCs w:val="22"/>
          <w:lang w:val="en-US"/>
        </w:rPr>
        <w:t>K</w:t>
      </w:r>
      <w:r w:rsidR="00D225E0" w:rsidRPr="005A52DA">
        <w:rPr>
          <w:rFonts w:ascii="NMText" w:hAnsi="NMText"/>
          <w:sz w:val="22"/>
          <w:szCs w:val="22"/>
          <w:lang w:val="en-US"/>
        </w:rPr>
        <w:t>ind regards,</w:t>
      </w:r>
    </w:p>
    <w:p w14:paraId="078C42B5" w14:textId="77777777" w:rsidR="005A52DA" w:rsidRPr="005A52DA" w:rsidRDefault="005A52DA" w:rsidP="00D225E0">
      <w:pPr>
        <w:rPr>
          <w:rFonts w:ascii="NMText" w:hAnsi="NMText"/>
          <w:sz w:val="22"/>
          <w:szCs w:val="22"/>
          <w:lang w:val="en-US"/>
        </w:rPr>
      </w:pPr>
    </w:p>
    <w:p w14:paraId="1E49621F" w14:textId="07640F74" w:rsidR="0066370C" w:rsidRPr="005A52DA" w:rsidRDefault="00D225E0" w:rsidP="00BB6ED8">
      <w:pPr>
        <w:rPr>
          <w:rFonts w:ascii="NMText" w:hAnsi="NMText"/>
          <w:sz w:val="22"/>
          <w:szCs w:val="22"/>
          <w:lang w:val="en-US"/>
        </w:rPr>
      </w:pPr>
      <w:r w:rsidRPr="005A52DA">
        <w:rPr>
          <w:rFonts w:ascii="NMText" w:hAnsi="NMText"/>
          <w:sz w:val="22"/>
          <w:szCs w:val="22"/>
          <w:highlight w:val="yellow"/>
          <w:lang w:val="en-US"/>
        </w:rPr>
        <w:t>Signatu</w:t>
      </w:r>
      <w:bookmarkEnd w:id="0"/>
      <w:r w:rsidR="002B433D" w:rsidRPr="005A52DA">
        <w:rPr>
          <w:rFonts w:ascii="NMText" w:hAnsi="NMText"/>
          <w:sz w:val="22"/>
          <w:szCs w:val="22"/>
          <w:lang w:val="en-US"/>
        </w:rPr>
        <w:t>re</w:t>
      </w:r>
    </w:p>
    <w:sectPr w:rsidR="0066370C" w:rsidRPr="005A52DA" w:rsidSect="0066370C">
      <w:headerReference w:type="default" r:id="rId11"/>
      <w:headerReference w:type="first" r:id="rId12"/>
      <w:footerReference w:type="first" r:id="rId13"/>
      <w:pgSz w:w="11906" w:h="16838" w:code="9"/>
      <w:pgMar w:top="2552" w:right="3119" w:bottom="1247" w:left="1134" w:header="567" w:footer="397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859817" w14:textId="77777777" w:rsidR="00583765" w:rsidRDefault="00583765">
      <w:r>
        <w:separator/>
      </w:r>
    </w:p>
  </w:endnote>
  <w:endnote w:type="continuationSeparator" w:id="0">
    <w:p w14:paraId="2D863FE8" w14:textId="77777777" w:rsidR="00583765" w:rsidRDefault="00583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man 10cpi">
    <w:altName w:val="Cambria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NMHead Offc">
    <w:panose1 w:val="00000000000000000000"/>
    <w:charset w:val="00"/>
    <w:family w:val="auto"/>
    <w:pitch w:val="variable"/>
    <w:sig w:usb0="A00000FF" w:usb1="0000206B" w:usb2="00000000" w:usb3="00000000" w:csb0="00000093" w:csb1="00000000"/>
    <w:embedRegular r:id="rId1" w:fontKey="{1D2C4DA5-A158-44C6-8B19-17CF946F7266}"/>
    <w:embedBold r:id="rId2" w:fontKey="{F79AFEBB-F6EE-419F-8B7B-59F2A2D7278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49ADE3D8-ABCE-4C6F-856F-98FEB0FDF5AE}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MText">
    <w:panose1 w:val="00000000000000000000"/>
    <w:charset w:val="00"/>
    <w:family w:val="auto"/>
    <w:pitch w:val="variable"/>
    <w:sig w:usb0="A00000FF" w:usb1="0000206B" w:usb2="00000000" w:usb3="00000000" w:csb0="00000093" w:csb1="00000000"/>
    <w:embedRegular r:id="rId4" w:fontKey="{86FE7A95-C4FC-46BA-87D3-0FE600CF11F4}"/>
    <w:embedBold r:id="rId5" w:fontKey="{3E1FA2BE-62D6-4D74-8CDD-A895C903A41C}"/>
    <w:embedItalic r:id="rId6" w:fontKey="{98D38967-9149-412C-8F4C-BE35F83D4D45}"/>
  </w:font>
  <w:font w:name="NMText Offc">
    <w:panose1 w:val="00000000000000000000"/>
    <w:charset w:val="00"/>
    <w:family w:val="auto"/>
    <w:pitch w:val="variable"/>
    <w:sig w:usb0="A00000FF" w:usb1="0000206B" w:usb2="00000000" w:usb3="00000000" w:csb0="00000093" w:csb1="00000000"/>
    <w:embedBold r:id="rId7" w:fontKey="{C5CEFE96-C64A-46A4-BA60-F93FFE2D9AD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909CADD-85C3-4AD0-80B0-8FD7459D58D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9" w:fontKey="{B564EE7E-441C-48A8-83E0-C0F3A7C28EA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FE930" w14:textId="77777777" w:rsidR="00477663" w:rsidRDefault="00477663" w:rsidP="00BB6ED8"/>
  <w:p w14:paraId="77E1BBAA" w14:textId="77777777" w:rsidR="00FE7F73" w:rsidRDefault="00FE7F7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BEB1B8" w14:textId="77777777" w:rsidR="00583765" w:rsidRDefault="00583765">
      <w:r>
        <w:separator/>
      </w:r>
    </w:p>
  </w:footnote>
  <w:footnote w:type="continuationSeparator" w:id="0">
    <w:p w14:paraId="6E60D371" w14:textId="77777777" w:rsidR="00583765" w:rsidRDefault="005837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B4C34" w14:textId="77777777" w:rsidR="005D110C" w:rsidRDefault="002F54FB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1327838D" wp14:editId="6DEE7DA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9200"/>
          <wp:effectExtent l="0" t="0" r="0" b="0"/>
          <wp:wrapNone/>
          <wp:docPr id="621518897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1518897" name="Grafik 621518897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F77924" w14:textId="77777777" w:rsidR="005D110C" w:rsidRDefault="002F54FB">
    <w:pPr>
      <w:pStyle w:val="Kopfzeile"/>
    </w:pPr>
    <w:r>
      <w:rPr>
        <w:noProof/>
      </w:rPr>
      <w:drawing>
        <wp:anchor distT="0" distB="0" distL="114300" distR="114300" simplePos="0" relativeHeight="251663360" behindDoc="1" locked="0" layoutInCell="1" allowOverlap="1" wp14:anchorId="715864A9" wp14:editId="671A8953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9200"/>
          <wp:effectExtent l="0" t="0" r="0" b="0"/>
          <wp:wrapNone/>
          <wp:docPr id="129281396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2813967" name="Grafik 1292813967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FEE7A2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2B87E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2CC0F5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9764B7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BE670D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C9273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C802B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F522E5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AACFE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441C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EAB5AFD"/>
    <w:multiLevelType w:val="hybridMultilevel"/>
    <w:tmpl w:val="B6C8C916"/>
    <w:lvl w:ilvl="0" w:tplc="597A04E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0C07E2"/>
    <w:multiLevelType w:val="hybridMultilevel"/>
    <w:tmpl w:val="1AB86286"/>
    <w:lvl w:ilvl="0" w:tplc="E25ECC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B068C3"/>
    <w:multiLevelType w:val="singleLevel"/>
    <w:tmpl w:val="0407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66AB0811"/>
    <w:multiLevelType w:val="singleLevel"/>
    <w:tmpl w:val="C28E7AF8"/>
    <w:lvl w:ilvl="0">
      <w:start w:val="1"/>
      <w:numFmt w:val="bullet"/>
      <w:pStyle w:val="Unterberschrif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</w:abstractNum>
  <w:abstractNum w:abstractNumId="14" w15:restartNumberingAfterBreak="0">
    <w:nsid w:val="74E66CC7"/>
    <w:multiLevelType w:val="multilevel"/>
    <w:tmpl w:val="B6C8C916"/>
    <w:lvl w:ilvl="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55138523">
    <w:abstractNumId w:val="13"/>
  </w:num>
  <w:num w:numId="2" w16cid:durableId="1209612029">
    <w:abstractNumId w:val="12"/>
  </w:num>
  <w:num w:numId="3" w16cid:durableId="1569656034">
    <w:abstractNumId w:val="10"/>
  </w:num>
  <w:num w:numId="4" w16cid:durableId="1757631064">
    <w:abstractNumId w:val="14"/>
  </w:num>
  <w:num w:numId="5" w16cid:durableId="2005281385">
    <w:abstractNumId w:val="11"/>
  </w:num>
  <w:num w:numId="6" w16cid:durableId="1469399031">
    <w:abstractNumId w:val="9"/>
  </w:num>
  <w:num w:numId="7" w16cid:durableId="1232351401">
    <w:abstractNumId w:val="7"/>
  </w:num>
  <w:num w:numId="8" w16cid:durableId="1903322431">
    <w:abstractNumId w:val="6"/>
  </w:num>
  <w:num w:numId="9" w16cid:durableId="2022851371">
    <w:abstractNumId w:val="5"/>
  </w:num>
  <w:num w:numId="10" w16cid:durableId="2135098939">
    <w:abstractNumId w:val="4"/>
  </w:num>
  <w:num w:numId="11" w16cid:durableId="689721381">
    <w:abstractNumId w:val="8"/>
  </w:num>
  <w:num w:numId="12" w16cid:durableId="1461655939">
    <w:abstractNumId w:val="3"/>
  </w:num>
  <w:num w:numId="13" w16cid:durableId="294062592">
    <w:abstractNumId w:val="2"/>
  </w:num>
  <w:num w:numId="14" w16cid:durableId="7415617">
    <w:abstractNumId w:val="1"/>
  </w:num>
  <w:num w:numId="15" w16cid:durableId="2440686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36F4"/>
    <w:rsid w:val="00034BBA"/>
    <w:rsid w:val="000801FB"/>
    <w:rsid w:val="00097FCF"/>
    <w:rsid w:val="000B1178"/>
    <w:rsid w:val="000C7F10"/>
    <w:rsid w:val="000F1461"/>
    <w:rsid w:val="000F35CA"/>
    <w:rsid w:val="000F6109"/>
    <w:rsid w:val="00103CA9"/>
    <w:rsid w:val="001069AE"/>
    <w:rsid w:val="00117860"/>
    <w:rsid w:val="00144031"/>
    <w:rsid w:val="00181A01"/>
    <w:rsid w:val="00186E7D"/>
    <w:rsid w:val="001B548A"/>
    <w:rsid w:val="00214678"/>
    <w:rsid w:val="00232423"/>
    <w:rsid w:val="0027070A"/>
    <w:rsid w:val="002B433D"/>
    <w:rsid w:val="002B7E21"/>
    <w:rsid w:val="002C7DFB"/>
    <w:rsid w:val="002D1505"/>
    <w:rsid w:val="002D31CA"/>
    <w:rsid w:val="002E6DE9"/>
    <w:rsid w:val="002F54FB"/>
    <w:rsid w:val="003048AC"/>
    <w:rsid w:val="00305BA1"/>
    <w:rsid w:val="00316281"/>
    <w:rsid w:val="00361E92"/>
    <w:rsid w:val="00363749"/>
    <w:rsid w:val="003E548F"/>
    <w:rsid w:val="00477663"/>
    <w:rsid w:val="00485933"/>
    <w:rsid w:val="004B0BBE"/>
    <w:rsid w:val="004E5520"/>
    <w:rsid w:val="00543E4F"/>
    <w:rsid w:val="00565D2F"/>
    <w:rsid w:val="00583765"/>
    <w:rsid w:val="005A52DA"/>
    <w:rsid w:val="005A6CAC"/>
    <w:rsid w:val="005B086B"/>
    <w:rsid w:val="005C160F"/>
    <w:rsid w:val="005D110C"/>
    <w:rsid w:val="005E3996"/>
    <w:rsid w:val="0061322C"/>
    <w:rsid w:val="006357B7"/>
    <w:rsid w:val="0065218E"/>
    <w:rsid w:val="00652220"/>
    <w:rsid w:val="0065224C"/>
    <w:rsid w:val="0066370C"/>
    <w:rsid w:val="00663A12"/>
    <w:rsid w:val="00670B8C"/>
    <w:rsid w:val="006853BA"/>
    <w:rsid w:val="006A0E07"/>
    <w:rsid w:val="006A3F7E"/>
    <w:rsid w:val="006B142F"/>
    <w:rsid w:val="006D32C5"/>
    <w:rsid w:val="00703C53"/>
    <w:rsid w:val="007364CE"/>
    <w:rsid w:val="00745AF7"/>
    <w:rsid w:val="0075189E"/>
    <w:rsid w:val="00753F16"/>
    <w:rsid w:val="00784531"/>
    <w:rsid w:val="007D4104"/>
    <w:rsid w:val="0082069F"/>
    <w:rsid w:val="00822169"/>
    <w:rsid w:val="00827AAA"/>
    <w:rsid w:val="008337E3"/>
    <w:rsid w:val="008451D8"/>
    <w:rsid w:val="0085195E"/>
    <w:rsid w:val="008542C6"/>
    <w:rsid w:val="00860847"/>
    <w:rsid w:val="008609DE"/>
    <w:rsid w:val="00870846"/>
    <w:rsid w:val="00873FA0"/>
    <w:rsid w:val="0089279B"/>
    <w:rsid w:val="008B28E3"/>
    <w:rsid w:val="008B5061"/>
    <w:rsid w:val="008C266D"/>
    <w:rsid w:val="00937BB6"/>
    <w:rsid w:val="0095508D"/>
    <w:rsid w:val="00967FA3"/>
    <w:rsid w:val="00973998"/>
    <w:rsid w:val="009B5E7D"/>
    <w:rsid w:val="009C6A0E"/>
    <w:rsid w:val="009D5445"/>
    <w:rsid w:val="009D6913"/>
    <w:rsid w:val="009D6B1E"/>
    <w:rsid w:val="009E46CA"/>
    <w:rsid w:val="009E5F55"/>
    <w:rsid w:val="00A03B38"/>
    <w:rsid w:val="00A10B62"/>
    <w:rsid w:val="00A159D6"/>
    <w:rsid w:val="00A43136"/>
    <w:rsid w:val="00AA3BB0"/>
    <w:rsid w:val="00AB3B09"/>
    <w:rsid w:val="00AC160F"/>
    <w:rsid w:val="00AD71F4"/>
    <w:rsid w:val="00AF0111"/>
    <w:rsid w:val="00AF1FDE"/>
    <w:rsid w:val="00B049F9"/>
    <w:rsid w:val="00B22806"/>
    <w:rsid w:val="00B74F79"/>
    <w:rsid w:val="00B90F92"/>
    <w:rsid w:val="00BB6ED8"/>
    <w:rsid w:val="00BC15CD"/>
    <w:rsid w:val="00BE7EAC"/>
    <w:rsid w:val="00BF372F"/>
    <w:rsid w:val="00C03F10"/>
    <w:rsid w:val="00C36BA0"/>
    <w:rsid w:val="00C371FB"/>
    <w:rsid w:val="00C44A6B"/>
    <w:rsid w:val="00C92B51"/>
    <w:rsid w:val="00C92F2E"/>
    <w:rsid w:val="00CC2F31"/>
    <w:rsid w:val="00CC51ED"/>
    <w:rsid w:val="00CE2336"/>
    <w:rsid w:val="00CE4E93"/>
    <w:rsid w:val="00CF4BE5"/>
    <w:rsid w:val="00D225E0"/>
    <w:rsid w:val="00D30B65"/>
    <w:rsid w:val="00D3790B"/>
    <w:rsid w:val="00D86B50"/>
    <w:rsid w:val="00E15B45"/>
    <w:rsid w:val="00E17CBD"/>
    <w:rsid w:val="00E23714"/>
    <w:rsid w:val="00E52778"/>
    <w:rsid w:val="00E577ED"/>
    <w:rsid w:val="00E736F4"/>
    <w:rsid w:val="00E75BB2"/>
    <w:rsid w:val="00E774E7"/>
    <w:rsid w:val="00E80F17"/>
    <w:rsid w:val="00E83C11"/>
    <w:rsid w:val="00ED6735"/>
    <w:rsid w:val="00EF5496"/>
    <w:rsid w:val="00F14C07"/>
    <w:rsid w:val="00F52434"/>
    <w:rsid w:val="00F63AC9"/>
    <w:rsid w:val="00F65658"/>
    <w:rsid w:val="00F6662F"/>
    <w:rsid w:val="00F74F47"/>
    <w:rsid w:val="00F83B1A"/>
    <w:rsid w:val="00FA6279"/>
    <w:rsid w:val="00FC020B"/>
    <w:rsid w:val="00FC1246"/>
    <w:rsid w:val="00FE4FBA"/>
    <w:rsid w:val="00FE7F73"/>
    <w:rsid w:val="00FF4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888DD0B"/>
  <w15:docId w15:val="{DB183023-AC64-4EA2-93B5-8FB6C2E27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A52DA"/>
    <w:rPr>
      <w:rFonts w:ascii="Roman 10cpi" w:hAnsi="Roman 10cpi"/>
    </w:rPr>
  </w:style>
  <w:style w:type="paragraph" w:styleId="berschrift1">
    <w:name w:val="heading 1"/>
    <w:basedOn w:val="Standard"/>
    <w:next w:val="Standard"/>
    <w:autoRedefine/>
    <w:qFormat/>
    <w:rsid w:val="00822169"/>
    <w:pPr>
      <w:keepNext/>
      <w:spacing w:line="360" w:lineRule="exact"/>
      <w:ind w:right="1701"/>
      <w:outlineLvl w:val="0"/>
    </w:pPr>
    <w:rPr>
      <w:rFonts w:ascii="NMHead Offc" w:hAnsi="NMHead Offc"/>
      <w:b/>
      <w:bCs/>
      <w:sz w:val="28"/>
      <w:szCs w:val="24"/>
    </w:rPr>
  </w:style>
  <w:style w:type="paragraph" w:styleId="berschrift2">
    <w:name w:val="heading 2"/>
    <w:basedOn w:val="Standard"/>
    <w:next w:val="Standard"/>
    <w:qFormat/>
    <w:rsid w:val="00822169"/>
    <w:pPr>
      <w:keepNext/>
      <w:spacing w:line="320" w:lineRule="atLeast"/>
      <w:ind w:right="17"/>
      <w:outlineLvl w:val="1"/>
    </w:pPr>
    <w:rPr>
      <w:b/>
      <w:bCs/>
      <w:spacing w:val="4"/>
    </w:rPr>
  </w:style>
  <w:style w:type="paragraph" w:styleId="berschrift3">
    <w:name w:val="heading 3"/>
    <w:basedOn w:val="Standard"/>
    <w:next w:val="Standard"/>
    <w:autoRedefine/>
    <w:qFormat/>
    <w:rsid w:val="00822169"/>
    <w:pPr>
      <w:keepNext/>
      <w:tabs>
        <w:tab w:val="right" w:pos="7371"/>
      </w:tabs>
      <w:spacing w:line="300" w:lineRule="atLeast"/>
      <w:ind w:right="1134"/>
      <w:outlineLvl w:val="2"/>
    </w:pPr>
    <w:rPr>
      <w:rFonts w:ascii="NMHead Offc" w:hAnsi="NMHead Offc"/>
      <w:b/>
      <w:szCs w:val="32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b/>
      <w:bCs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uiPriority w:val="99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customStyle="1" w:styleId="berschrift">
    <w:name w:val="Überschrift"/>
    <w:basedOn w:val="Standard"/>
    <w:next w:val="Standard"/>
    <w:pPr>
      <w:spacing w:line="400" w:lineRule="exact"/>
      <w:ind w:right="17"/>
    </w:pPr>
    <w:rPr>
      <w:b/>
      <w:bCs/>
      <w:sz w:val="28"/>
      <w:szCs w:val="28"/>
    </w:rPr>
  </w:style>
  <w:style w:type="paragraph" w:customStyle="1" w:styleId="Unterberschrift">
    <w:name w:val="Unterüberschrift"/>
    <w:basedOn w:val="Standard"/>
    <w:next w:val="Standard"/>
    <w:autoRedefine/>
    <w:qFormat/>
    <w:rsid w:val="00BB6ED8"/>
    <w:pPr>
      <w:numPr>
        <w:numId w:val="1"/>
      </w:numPr>
      <w:spacing w:after="60" w:line="360" w:lineRule="atLeast"/>
      <w:ind w:left="357" w:right="17" w:hanging="357"/>
    </w:pPr>
    <w:rPr>
      <w:rFonts w:ascii="NMHead Offc" w:hAnsi="NMHead Offc"/>
      <w:b/>
      <w:bCs/>
    </w:rPr>
  </w:style>
  <w:style w:type="paragraph" w:customStyle="1" w:styleId="Zusammenfassung">
    <w:name w:val="Zusammenfassung"/>
    <w:basedOn w:val="Standard"/>
    <w:next w:val="Standard"/>
    <w:pPr>
      <w:spacing w:line="320" w:lineRule="atLeast"/>
      <w:ind w:right="17"/>
    </w:pPr>
    <w:rPr>
      <w:b/>
      <w:bCs/>
    </w:rPr>
  </w:style>
  <w:style w:type="paragraph" w:customStyle="1" w:styleId="Textberschrift">
    <w:name w:val="Textüberschrift"/>
    <w:basedOn w:val="Standard"/>
    <w:next w:val="Standard"/>
    <w:rPr>
      <w:b/>
      <w:bCs/>
    </w:rPr>
  </w:style>
  <w:style w:type="character" w:customStyle="1" w:styleId="PresseDatum">
    <w:name w:val="PresseDatum"/>
    <w:rPr>
      <w:sz w:val="16"/>
      <w:szCs w:val="16"/>
    </w:rPr>
  </w:style>
  <w:style w:type="paragraph" w:styleId="Sprechblasentext">
    <w:name w:val="Balloon Text"/>
    <w:basedOn w:val="Standard"/>
    <w:link w:val="SprechblasentextZchn"/>
    <w:rsid w:val="00B90F9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B90F92"/>
    <w:rPr>
      <w:rFonts w:ascii="Tahoma" w:hAnsi="Tahoma" w:cs="Tahoma"/>
      <w:sz w:val="16"/>
      <w:szCs w:val="16"/>
    </w:rPr>
  </w:style>
  <w:style w:type="character" w:styleId="BesuchterLink">
    <w:name w:val="FollowedHyperlink"/>
    <w:basedOn w:val="Absatz-Standardschriftart"/>
    <w:rsid w:val="00C92F2E"/>
    <w:rPr>
      <w:color w:val="969FFB" w:themeColor="followedHyperlink"/>
      <w:u w:val="single"/>
    </w:rPr>
  </w:style>
  <w:style w:type="paragraph" w:styleId="Titel">
    <w:name w:val="Title"/>
    <w:next w:val="Standard"/>
    <w:link w:val="TitelZchn"/>
    <w:autoRedefine/>
    <w:qFormat/>
    <w:rsid w:val="00BB6ED8"/>
    <w:pPr>
      <w:spacing w:after="120" w:line="360" w:lineRule="auto"/>
    </w:pPr>
    <w:rPr>
      <w:rFonts w:ascii="NMHead Offc" w:hAnsi="NMHead Offc" w:cs="Arial"/>
      <w:bCs/>
      <w:caps/>
      <w:sz w:val="32"/>
      <w:szCs w:val="22"/>
    </w:rPr>
  </w:style>
  <w:style w:type="character" w:customStyle="1" w:styleId="TitelZchn">
    <w:name w:val="Titel Zchn"/>
    <w:basedOn w:val="Absatz-Standardschriftart"/>
    <w:link w:val="Titel"/>
    <w:rsid w:val="00BB6ED8"/>
    <w:rPr>
      <w:rFonts w:ascii="NMHead Offc" w:hAnsi="NMHead Offc" w:cs="Arial"/>
      <w:bCs/>
      <w:caps/>
      <w:sz w:val="32"/>
      <w:szCs w:val="22"/>
    </w:rPr>
  </w:style>
  <w:style w:type="paragraph" w:styleId="Untertitel">
    <w:name w:val="Subtitle"/>
    <w:basedOn w:val="Standard"/>
    <w:next w:val="Standard"/>
    <w:link w:val="UntertitelZchn"/>
    <w:autoRedefine/>
    <w:qFormat/>
    <w:rsid w:val="000B1178"/>
    <w:pPr>
      <w:numPr>
        <w:ilvl w:val="1"/>
      </w:numPr>
      <w:spacing w:after="160"/>
    </w:pPr>
    <w:rPr>
      <w:rFonts w:eastAsiaTheme="minorEastAsia" w:cstheme="minorBid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rsid w:val="000B1178"/>
    <w:rPr>
      <w:rFonts w:ascii="NMText" w:eastAsiaTheme="minorEastAsia" w:hAnsi="NMText" w:cstheme="minorBidi"/>
      <w:color w:val="5A5A5A" w:themeColor="text1" w:themeTint="A5"/>
      <w:spacing w:val="15"/>
      <w:szCs w:val="22"/>
    </w:rPr>
  </w:style>
  <w:style w:type="character" w:styleId="Fett">
    <w:name w:val="Strong"/>
    <w:basedOn w:val="Absatz-Standardschriftart"/>
    <w:qFormat/>
    <w:rsid w:val="00BB6ED8"/>
    <w:rPr>
      <w:rFonts w:ascii="NMText Offc" w:hAnsi="NMText Offc"/>
      <w:b/>
      <w:i w:val="0"/>
    </w:rPr>
  </w:style>
  <w:style w:type="character" w:styleId="Hervorhebung">
    <w:name w:val="Emphasis"/>
    <w:basedOn w:val="Absatz-Standardschriftart"/>
    <w:qFormat/>
    <w:rsid w:val="000B1178"/>
    <w:rPr>
      <w:rFonts w:ascii="NMText" w:hAnsi="NMText"/>
      <w:b w:val="0"/>
      <w:i/>
      <w:iCs/>
    </w:rPr>
  </w:style>
  <w:style w:type="paragraph" w:styleId="KeinLeerraum">
    <w:name w:val="No Spacing"/>
    <w:uiPriority w:val="1"/>
    <w:qFormat/>
    <w:rsid w:val="00C371FB"/>
    <w:pPr>
      <w:jc w:val="both"/>
    </w:pPr>
    <w:rPr>
      <w:rFonts w:ascii="NMText" w:hAnsi="NMText" w:cs="Arial"/>
      <w:szCs w:val="22"/>
    </w:rPr>
  </w:style>
  <w:style w:type="character" w:styleId="SchwacheHervorhebung">
    <w:name w:val="Subtle Emphasis"/>
    <w:basedOn w:val="Absatz-Standardschriftart"/>
    <w:uiPriority w:val="19"/>
    <w:qFormat/>
    <w:rsid w:val="00C371FB"/>
    <w:rPr>
      <w:i/>
      <w:iCs/>
      <w:color w:val="404040" w:themeColor="text1" w:themeTint="BF"/>
    </w:rPr>
  </w:style>
  <w:style w:type="character" w:styleId="IntensiveHervorhebung">
    <w:name w:val="Intense Emphasis"/>
    <w:basedOn w:val="Absatz-Standardschriftart"/>
    <w:uiPriority w:val="21"/>
    <w:qFormat/>
    <w:rsid w:val="00C371FB"/>
    <w:rPr>
      <w:i/>
      <w:iCs/>
      <w:color w:val="73BE32" w:themeColor="accent1"/>
    </w:rPr>
  </w:style>
  <w:style w:type="paragraph" w:styleId="Zitat">
    <w:name w:val="Quote"/>
    <w:basedOn w:val="Standard"/>
    <w:next w:val="Standard"/>
    <w:link w:val="ZitatZchn"/>
    <w:uiPriority w:val="29"/>
    <w:qFormat/>
    <w:rsid w:val="00C371F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C371FB"/>
    <w:rPr>
      <w:rFonts w:ascii="NMText" w:hAnsi="NMText" w:cs="Arial"/>
      <w:i/>
      <w:iCs/>
      <w:color w:val="404040" w:themeColor="text1" w:themeTint="BF"/>
      <w:szCs w:val="22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371FB"/>
    <w:pPr>
      <w:pBdr>
        <w:top w:val="single" w:sz="4" w:space="10" w:color="73BE32" w:themeColor="accent1"/>
        <w:bottom w:val="single" w:sz="4" w:space="10" w:color="73BE32" w:themeColor="accent1"/>
      </w:pBdr>
      <w:spacing w:before="360" w:after="360"/>
      <w:ind w:left="864" w:right="864"/>
      <w:jc w:val="center"/>
    </w:pPr>
    <w:rPr>
      <w:i/>
      <w:iCs/>
      <w:color w:val="73BE32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371FB"/>
    <w:rPr>
      <w:rFonts w:ascii="NMText" w:hAnsi="NMText" w:cs="Arial"/>
      <w:i/>
      <w:iCs/>
      <w:color w:val="73BE32" w:themeColor="accent1"/>
      <w:szCs w:val="22"/>
    </w:rPr>
  </w:style>
  <w:style w:type="paragraph" w:styleId="Listenabsatz">
    <w:name w:val="List Paragraph"/>
    <w:basedOn w:val="Standard"/>
    <w:uiPriority w:val="34"/>
    <w:qFormat/>
    <w:rsid w:val="00C371FB"/>
    <w:pPr>
      <w:ind w:left="720"/>
      <w:contextualSpacing/>
    </w:pPr>
  </w:style>
  <w:style w:type="paragraph" w:styleId="Datum">
    <w:name w:val="Date"/>
    <w:basedOn w:val="Standard"/>
    <w:next w:val="Standard"/>
    <w:link w:val="DatumZchn"/>
    <w:rsid w:val="00C371FB"/>
  </w:style>
  <w:style w:type="character" w:customStyle="1" w:styleId="DatumZchn">
    <w:name w:val="Datum Zchn"/>
    <w:basedOn w:val="Absatz-Standardschriftart"/>
    <w:link w:val="Datum"/>
    <w:rsid w:val="00C371FB"/>
    <w:rPr>
      <w:rFonts w:ascii="NMText" w:hAnsi="NMText" w:cs="Arial"/>
      <w:szCs w:val="22"/>
    </w:rPr>
  </w:style>
  <w:style w:type="paragraph" w:customStyle="1" w:styleId="MonatJahr">
    <w:name w:val="Monat Jahr"/>
    <w:basedOn w:val="Standard"/>
    <w:next w:val="Standard"/>
    <w:autoRedefine/>
    <w:qFormat/>
    <w:rsid w:val="006B142F"/>
    <w:pPr>
      <w:tabs>
        <w:tab w:val="right" w:pos="7371"/>
      </w:tabs>
      <w:spacing w:line="360" w:lineRule="exact"/>
    </w:pPr>
    <w:rPr>
      <w:bCs/>
    </w:rPr>
  </w:style>
  <w:style w:type="character" w:styleId="Platzhaltertext">
    <w:name w:val="Placeholder Text"/>
    <w:basedOn w:val="Absatz-Standardschriftart"/>
    <w:uiPriority w:val="99"/>
    <w:semiHidden/>
    <w:rsid w:val="00822169"/>
    <w:rPr>
      <w:color w:val="666666"/>
    </w:rPr>
  </w:style>
  <w:style w:type="paragraph" w:styleId="Textkrper3">
    <w:name w:val="Body Text 3"/>
    <w:basedOn w:val="Standard"/>
    <w:link w:val="Textkrper3Zchn"/>
    <w:rsid w:val="00E736F4"/>
    <w:pPr>
      <w:ind w:right="2069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basedOn w:val="Absatz-Standardschriftart"/>
    <w:link w:val="Textkrper3"/>
    <w:rsid w:val="00E736F4"/>
    <w:rPr>
      <w:rFonts w:ascii="Arial" w:hAnsi="Arial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B43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029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https://www.medteclive.com/en/ticket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nuernbergmesse.sharepoint.com/sites/branding/general/Word-Vorlagen/Fachmessen-Briefb&#246;gen/MedtecLIVE%202026%20Briefbogen-Vorlage.dotx" TargetMode="External"/></Relationships>
</file>

<file path=word/theme/theme1.xml><?xml version="1.0" encoding="utf-8"?>
<a:theme xmlns:a="http://schemas.openxmlformats.org/drawingml/2006/main" name="Larissa">
  <a:themeElements>
    <a:clrScheme name="MedtecLIVE Word">
      <a:dk1>
        <a:sysClr val="windowText" lastClr="000000"/>
      </a:dk1>
      <a:lt1>
        <a:srgbClr val="FFFFFF"/>
      </a:lt1>
      <a:dk2>
        <a:srgbClr val="616161"/>
      </a:dk2>
      <a:lt2>
        <a:srgbClr val="EBEBEB"/>
      </a:lt2>
      <a:accent1>
        <a:srgbClr val="73BE32"/>
      </a:accent1>
      <a:accent2>
        <a:srgbClr val="078377"/>
      </a:accent2>
      <a:accent3>
        <a:srgbClr val="DAE1E5"/>
      </a:accent3>
      <a:accent4>
        <a:srgbClr val="5B6770"/>
      </a:accent4>
      <a:accent5>
        <a:srgbClr val="616161"/>
      </a:accent5>
      <a:accent6>
        <a:srgbClr val="EBEBEB"/>
      </a:accent6>
      <a:hlink>
        <a:srgbClr val="515FFA"/>
      </a:hlink>
      <a:folHlink>
        <a:srgbClr val="969FFB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36D362DBD5194392BF4C2532B36FE1" ma:contentTypeVersion="4" ma:contentTypeDescription="Ein neues Dokument erstellen." ma:contentTypeScope="" ma:versionID="7f17a5a22d3991abf2de236bde8b208f">
  <xsd:schema xmlns:xsd="http://www.w3.org/2001/XMLSchema" xmlns:xs="http://www.w3.org/2001/XMLSchema" xmlns:p="http://schemas.microsoft.com/office/2006/metadata/properties" xmlns:ns2="6a44d800-a54a-49d6-b500-8fed4e1d2282" targetNamespace="http://schemas.microsoft.com/office/2006/metadata/properties" ma:root="true" ma:fieldsID="b752348fe85ff3e1617157771cc49c46" ns2:_="">
    <xsd:import namespace="6a44d800-a54a-49d6-b500-8fed4e1d228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44d800-a54a-49d6-b500-8fed4e1d22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B0C924-34D1-46B5-A6D6-F945D3DAD0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9642C1D-A6A3-4F66-B48A-95639AFCC84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C15DB98-422C-4064-96FB-217C1E57FB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44d800-a54a-49d6-b500-8fed4e1d228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MedtecLIVE%202026%20Briefbogen-Vorlage</Template>
  <TotalTime>0</TotalTime>
  <Pages>1</Pages>
  <Words>137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Hauptüberschrift</vt:lpstr>
    </vt:vector>
  </TitlesOfParts>
  <Company>NürnbergMesse GmbH</Company>
  <LinksUpToDate>false</LinksUpToDate>
  <CharactersWithSpaces>1005</CharactersWithSpaces>
  <SharedDoc>false</SharedDoc>
  <HLinks>
    <vt:vector size="6" baseType="variant">
      <vt:variant>
        <vt:i4>393334</vt:i4>
      </vt:variant>
      <vt:variant>
        <vt:i4>12</vt:i4>
      </vt:variant>
      <vt:variant>
        <vt:i4>0</vt:i4>
      </vt:variant>
      <vt:variant>
        <vt:i4>5</vt:i4>
      </vt:variant>
      <vt:variant>
        <vt:lpwstr>mailto:lisa.winter@nuernbergmesse.de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Hauptüberschrift</dc:title>
  <dc:creator>Katharina Klett</dc:creator>
  <cp:lastModifiedBy>Katharina Klett</cp:lastModifiedBy>
  <cp:revision>3</cp:revision>
  <cp:lastPrinted>2009-10-23T14:11:00Z</cp:lastPrinted>
  <dcterms:created xsi:type="dcterms:W3CDTF">2026-02-05T10:17:00Z</dcterms:created>
  <dcterms:modified xsi:type="dcterms:W3CDTF">2026-02-05T18:53:00Z</dcterms:modified>
  <cp:contentStatus>Monat + Jahr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0x0101001B36D362DBD5194392BF4C2532B36FE1</vt:lpwstr>
  </property>
</Properties>
</file>